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C7AB8" w14:textId="4750CA6F" w:rsidR="00AC7CFB" w:rsidRDefault="00AC7CFB" w:rsidP="00AC7CFB">
      <w:pPr>
        <w:pStyle w:val="NoSpacing"/>
      </w:pPr>
      <w:r>
        <w:rPr>
          <w:u w:val="single"/>
        </w:rPr>
        <w:t>Jane PYGOT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d</w:t>
      </w:r>
      <w:r>
        <w:t>.1460)</w:t>
      </w:r>
    </w:p>
    <w:p w14:paraId="4C3CAB20" w14:textId="77777777" w:rsidR="00AC7CFB" w:rsidRDefault="00AC7CFB" w:rsidP="00AC7CFB">
      <w:pPr>
        <w:pStyle w:val="NoSpacing"/>
      </w:pPr>
    </w:p>
    <w:p w14:paraId="4E7DD300" w14:textId="77777777" w:rsidR="00AC7CFB" w:rsidRDefault="00AC7CFB" w:rsidP="00AC7CFB">
      <w:pPr>
        <w:pStyle w:val="NoSpacing"/>
      </w:pPr>
    </w:p>
    <w:p w14:paraId="4C1481D0" w14:textId="0172EF07" w:rsidR="00AC7CFB" w:rsidRDefault="00AC7CFB" w:rsidP="00AC7CFB">
      <w:pPr>
        <w:pStyle w:val="NoSpacing"/>
      </w:pPr>
      <w:r>
        <w:t xml:space="preserve">Daughter of Sir Geoffrey </w:t>
      </w:r>
      <w:proofErr w:type="spellStart"/>
      <w:r>
        <w:t>Pygot</w:t>
      </w:r>
      <w:proofErr w:type="spellEnd"/>
      <w:r>
        <w:t>(</w:t>
      </w:r>
      <w:proofErr w:type="gramStart"/>
      <w:r>
        <w:t>d.1469)(</w:t>
      </w:r>
      <w:proofErr w:type="gramEnd"/>
      <w:r>
        <w:t>q.v.).   (Hampton p.226)</w:t>
      </w:r>
    </w:p>
    <w:p w14:paraId="314885D5" w14:textId="3D4BFA97" w:rsidR="00AC7CFB" w:rsidRDefault="00AC7CFB" w:rsidP="00AC7CFB">
      <w:pPr>
        <w:pStyle w:val="NoSpacing"/>
      </w:pPr>
      <w:r>
        <w:t xml:space="preserve">= Sir John </w:t>
      </w:r>
      <w:proofErr w:type="spellStart"/>
      <w:r>
        <w:t>Wandesford</w:t>
      </w:r>
      <w:proofErr w:type="spellEnd"/>
      <w:r>
        <w:t>(q.v.).   (ibid.)</w:t>
      </w:r>
    </w:p>
    <w:p w14:paraId="26D93984" w14:textId="76803B71" w:rsidR="00AC7CFB" w:rsidRDefault="00AC7CFB" w:rsidP="00AC7CFB">
      <w:pPr>
        <w:pStyle w:val="NoSpacing"/>
      </w:pPr>
    </w:p>
    <w:p w14:paraId="30754AA0" w14:textId="1EBC973F" w:rsidR="00AC7CFB" w:rsidRDefault="00AC7CFB" w:rsidP="00AC7CFB">
      <w:pPr>
        <w:pStyle w:val="NoSpacing"/>
      </w:pPr>
    </w:p>
    <w:p w14:paraId="44030B6D" w14:textId="6C31B57F" w:rsidR="00AC7CFB" w:rsidRDefault="00AC7CFB" w:rsidP="00AC7CFB">
      <w:pPr>
        <w:pStyle w:val="NoSpacing"/>
      </w:pPr>
      <w:r>
        <w:t>28 May 2018</w:t>
      </w:r>
      <w:bookmarkStart w:id="0" w:name="_GoBack"/>
      <w:bookmarkEnd w:id="0"/>
    </w:p>
    <w:p w14:paraId="01414211" w14:textId="05512671" w:rsidR="006B2F86" w:rsidRPr="00AC7CFB" w:rsidRDefault="00AC7CFB" w:rsidP="00E71FC3">
      <w:pPr>
        <w:pStyle w:val="NoSpacing"/>
      </w:pPr>
    </w:p>
    <w:sectPr w:rsidR="006B2F86" w:rsidRPr="00AC7C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ABA79" w14:textId="77777777" w:rsidR="00AC7CFB" w:rsidRDefault="00AC7CFB" w:rsidP="00E71FC3">
      <w:pPr>
        <w:spacing w:after="0" w:line="240" w:lineRule="auto"/>
      </w:pPr>
      <w:r>
        <w:separator/>
      </w:r>
    </w:p>
  </w:endnote>
  <w:endnote w:type="continuationSeparator" w:id="0">
    <w:p w14:paraId="103C9262" w14:textId="77777777" w:rsidR="00AC7CFB" w:rsidRDefault="00AC7C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30E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0450A" w14:textId="77777777" w:rsidR="00AC7CFB" w:rsidRDefault="00AC7CFB" w:rsidP="00E71FC3">
      <w:pPr>
        <w:spacing w:after="0" w:line="240" w:lineRule="auto"/>
      </w:pPr>
      <w:r>
        <w:separator/>
      </w:r>
    </w:p>
  </w:footnote>
  <w:footnote w:type="continuationSeparator" w:id="0">
    <w:p w14:paraId="790A06D6" w14:textId="77777777" w:rsidR="00AC7CFB" w:rsidRDefault="00AC7C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CFB"/>
    <w:rsid w:val="001A7C09"/>
    <w:rsid w:val="00577BD5"/>
    <w:rsid w:val="00656CBA"/>
    <w:rsid w:val="006A1F77"/>
    <w:rsid w:val="00733BE7"/>
    <w:rsid w:val="00AB52E8"/>
    <w:rsid w:val="00AC7CFB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04530"/>
  <w15:chartTrackingRefBased/>
  <w15:docId w15:val="{880E0973-79CD-486A-8764-65CDB4629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2018-05-28T20:18:00Z</dcterms:created>
  <dcterms:modified xsi:type="dcterms:W3CDTF">2018-05-28T20:20:00Z</dcterms:modified>
</cp:coreProperties>
</file>